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4CFE1" w14:textId="030A16A6" w:rsidR="004A59C5" w:rsidRDefault="004A59C5" w:rsidP="004A59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#106</w:t>
      </w:r>
      <w:r>
        <w:rPr>
          <w:rFonts w:cs="Arial"/>
          <w:b/>
          <w:sz w:val="24"/>
          <w:szCs w:val="24"/>
        </w:rPr>
        <w:tab/>
      </w:r>
      <w:r w:rsidR="00847EA1" w:rsidRPr="00847EA1">
        <w:rPr>
          <w:rFonts w:cs="Arial"/>
          <w:b/>
          <w:sz w:val="24"/>
          <w:szCs w:val="24"/>
        </w:rPr>
        <w:t>R4-2301060</w:t>
      </w:r>
    </w:p>
    <w:p w14:paraId="18DAFB17" w14:textId="06E7D225" w:rsidR="00696735" w:rsidRPr="00E702D3" w:rsidRDefault="004A59C5" w:rsidP="004A59C5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Athens, Greece, 27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 – 3</w:t>
      </w:r>
      <w:r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March 2023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0FB5CAD0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E44697">
        <w:rPr>
          <w:rFonts w:ascii="Arial" w:hAnsi="Arial" w:cs="Arial"/>
          <w:b/>
          <w:bCs/>
          <w:sz w:val="24"/>
          <w:szCs w:val="24"/>
          <w:lang w:eastAsia="ja-JP"/>
        </w:rPr>
        <w:t>8.18.1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>Mediatek</w:t>
            </w:r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6802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121</cp:revision>
  <cp:lastPrinted>2000-02-29T10:31:00Z</cp:lastPrinted>
  <dcterms:created xsi:type="dcterms:W3CDTF">2021-03-25T16:54:00Z</dcterms:created>
  <dcterms:modified xsi:type="dcterms:W3CDTF">2023-03-06T06:13:00Z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